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5316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CLESBY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039705A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</w:p>
    <w:p w14:paraId="0697DBD4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</w:p>
    <w:p w14:paraId="0AD91129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Feb.1485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Northallerton into </w:t>
      </w:r>
    </w:p>
    <w:p w14:paraId="44740DC3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 of Ralph Neville, 2</w:t>
      </w:r>
      <w:r w:rsidRPr="00F55F24">
        <w:rPr>
          <w:rFonts w:eastAsia="Times New Roman" w:cs="Times New Roman"/>
          <w:szCs w:val="24"/>
          <w:vertAlign w:val="superscript"/>
        </w:rPr>
        <w:t>nd</w:t>
      </w:r>
      <w:r>
        <w:rPr>
          <w:rFonts w:eastAsia="Times New Roman" w:cs="Times New Roman"/>
          <w:szCs w:val="24"/>
        </w:rPr>
        <w:t xml:space="preserve"> Earl of Westmoreland.</w:t>
      </w:r>
    </w:p>
    <w:p w14:paraId="3340D0B3" w14:textId="77777777" w:rsidR="00BF4FD8" w:rsidRDefault="00BF4FD8" w:rsidP="00BF4FD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8933B37" w14:textId="77777777" w:rsidR="00BF4FD8" w:rsidRDefault="00BF4FD8" w:rsidP="00BF4FD8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p.107)</w:t>
      </w:r>
    </w:p>
    <w:p w14:paraId="2353A52B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</w:p>
    <w:p w14:paraId="5AF42395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</w:p>
    <w:p w14:paraId="6305F779" w14:textId="77777777" w:rsidR="00BF4FD8" w:rsidRDefault="00BF4FD8" w:rsidP="00BF4FD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August 2023</w:t>
      </w:r>
    </w:p>
    <w:p w14:paraId="3A04BC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EB9A3" w14:textId="77777777" w:rsidR="00BF4FD8" w:rsidRDefault="00BF4FD8" w:rsidP="009139A6">
      <w:r>
        <w:separator/>
      </w:r>
    </w:p>
  </w:endnote>
  <w:endnote w:type="continuationSeparator" w:id="0">
    <w:p w14:paraId="6C650655" w14:textId="77777777" w:rsidR="00BF4FD8" w:rsidRDefault="00BF4F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2F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2C2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49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0BF11" w14:textId="77777777" w:rsidR="00BF4FD8" w:rsidRDefault="00BF4FD8" w:rsidP="009139A6">
      <w:r>
        <w:separator/>
      </w:r>
    </w:p>
  </w:footnote>
  <w:footnote w:type="continuationSeparator" w:id="0">
    <w:p w14:paraId="6CC0CF7A" w14:textId="77777777" w:rsidR="00BF4FD8" w:rsidRDefault="00BF4F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461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27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6F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D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F4FD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2C7C0"/>
  <w15:chartTrackingRefBased/>
  <w15:docId w15:val="{A6D41AE6-FDAC-4F7F-8FFB-255A2E5F5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2023-08-07T20:47:00Z</dcterms:created>
  <dcterms:modified xsi:type="dcterms:W3CDTF">2023-08-07T20:48:00Z</dcterms:modified>
</cp:coreProperties>
</file>